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AC6E0C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AC6E0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AC6E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AC6E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AC6E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AC6E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AC6E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AC6E0C">
        <w:rPr>
          <w:b w:val="0"/>
        </w:rPr>
        <w:t xml:space="preserve"> 74/2307-21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AC6E0C" w:rsidP="00232C8F">
            <w:r>
              <w:t>Заведующий складом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AC6E0C" w:rsidP="00232C8F">
            <w:r>
              <w:t>22141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AC6E0C" w:rsidRPr="00AC6E0C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AC6E0C" w:rsidRPr="00AC6E0C">
        <w:rPr>
          <w:rStyle w:val="aa"/>
        </w:rPr>
        <w:t>2;  74/2307-21, 75/2307-21А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AC6E0C" w:rsidRPr="00AC6E0C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AC6E0C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AC6E0C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AC6E0C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AC6E0C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AC6E0C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AC6E0C" w:rsidP="00BA30DE">
            <w:pPr>
              <w:jc w:val="center"/>
            </w:pPr>
            <w:r>
              <w:t>040-757-726 57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AC6E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C6E0C" w:rsidRDefault="00AC6E0C" w:rsidP="00BA30DE">
            <w:pPr>
              <w:jc w:val="center"/>
            </w:pPr>
            <w:r>
              <w:t>040-757-901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C6E0C" w:rsidRPr="00D15B1E" w:rsidRDefault="00AC6E0C" w:rsidP="00AD14A4">
            <w:pPr>
              <w:rPr>
                <w:rStyle w:val="a7"/>
              </w:rPr>
            </w:pPr>
          </w:p>
        </w:tc>
      </w:tr>
      <w:tr w:rsidR="00AC6E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C6E0C" w:rsidRDefault="00AC6E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C6E0C" w:rsidRPr="00D15B1E" w:rsidRDefault="00AC6E0C" w:rsidP="00AD14A4">
            <w:pPr>
              <w:rPr>
                <w:rStyle w:val="a7"/>
              </w:rPr>
            </w:pPr>
          </w:p>
        </w:tc>
      </w:tr>
      <w:tr w:rsidR="00AC6E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C6E0C" w:rsidRDefault="00AC6E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C6E0C" w:rsidRPr="00D15B1E" w:rsidRDefault="00AC6E0C" w:rsidP="00AD14A4">
            <w:pPr>
              <w:rPr>
                <w:rStyle w:val="a7"/>
              </w:rPr>
            </w:pPr>
          </w:p>
        </w:tc>
      </w:tr>
      <w:tr w:rsidR="00AC6E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C6E0C" w:rsidRDefault="00AC6E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C6E0C" w:rsidRPr="00D15B1E" w:rsidRDefault="00AC6E0C" w:rsidP="00AD14A4">
            <w:pPr>
              <w:rPr>
                <w:rStyle w:val="a7"/>
              </w:rPr>
            </w:pPr>
          </w:p>
        </w:tc>
      </w:tr>
      <w:tr w:rsidR="00AC6E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C6E0C" w:rsidRDefault="00AC6E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C6E0C" w:rsidRPr="00D15B1E" w:rsidRDefault="00AC6E0C" w:rsidP="00AD14A4">
            <w:pPr>
              <w:rPr>
                <w:rStyle w:val="a7"/>
              </w:rPr>
            </w:pPr>
          </w:p>
        </w:tc>
      </w:tr>
      <w:tr w:rsidR="00AC6E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C6E0C" w:rsidRDefault="00AC6E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C6E0C" w:rsidRPr="00D15B1E" w:rsidRDefault="00AC6E0C" w:rsidP="00AD14A4">
            <w:pPr>
              <w:rPr>
                <w:rStyle w:val="a7"/>
              </w:rPr>
            </w:pPr>
          </w:p>
        </w:tc>
      </w:tr>
      <w:tr w:rsidR="00AC6E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C6E0C" w:rsidRDefault="00AC6E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C6E0C" w:rsidRPr="00D15B1E" w:rsidRDefault="00AC6E0C" w:rsidP="00AD14A4">
            <w:pPr>
              <w:rPr>
                <w:rStyle w:val="a7"/>
              </w:rPr>
            </w:pPr>
          </w:p>
        </w:tc>
      </w:tr>
      <w:tr w:rsidR="00AC6E0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C6E0C" w:rsidRDefault="00AC6E0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C6E0C" w:rsidRPr="00D15B1E" w:rsidRDefault="00AC6E0C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AC6E0C" w:rsidRPr="00AC6E0C">
        <w:rPr>
          <w:rStyle w:val="aa"/>
        </w:rPr>
        <w:t xml:space="preserve"> ПК, принтер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AC6E0C" w:rsidRPr="00AC6E0C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B2301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B2301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B2301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C6E0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C6E0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C6E0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C6E0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C6E0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C6E0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C6E0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B23013" w:rsidRPr="00B23013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B23013" w:rsidRPr="00B23013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C6E0C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C6E0C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AC6E0C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AC6E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C6E0C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C6E0C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AC6E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AC6E0C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23013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23013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AC6E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AC6E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AC6E0C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C6E0C" w:rsidRPr="00AC6E0C" w:rsidRDefault="00AC6E0C" w:rsidP="00EF07A3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C6E0C" w:rsidRPr="00AC6E0C" w:rsidRDefault="00AC6E0C" w:rsidP="00EF07A3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C6E0C" w:rsidRPr="00AC6E0C" w:rsidRDefault="00AC6E0C" w:rsidP="00EF07A3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C6E0C" w:rsidRPr="00AC6E0C" w:rsidRDefault="00AC6E0C" w:rsidP="00EF07A3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C6E0C" w:rsidRPr="00AC6E0C" w:rsidRDefault="00AC6E0C" w:rsidP="00EF07A3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C6E0C" w:rsidRPr="00AC6E0C" w:rsidRDefault="00AC6E0C" w:rsidP="00EF07A3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C6E0C" w:rsidRPr="00AC6E0C" w:rsidRDefault="00AC6E0C" w:rsidP="00EF07A3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6E0C" w:rsidRPr="00AC6E0C" w:rsidRDefault="00AC6E0C" w:rsidP="004E51DC">
            <w:pPr>
              <w:pStyle w:val="a8"/>
            </w:pPr>
          </w:p>
        </w:tc>
      </w:tr>
      <w:tr w:rsidR="00AC6E0C" w:rsidRPr="00AC6E0C" w:rsidTr="00AC6E0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C6E0C" w:rsidRPr="00AC6E0C" w:rsidRDefault="00AC6E0C" w:rsidP="00EF07A3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C6E0C" w:rsidRPr="00AC6E0C" w:rsidRDefault="00AC6E0C" w:rsidP="004E51DC">
            <w:pPr>
              <w:pStyle w:val="a8"/>
              <w:rPr>
                <w:vertAlign w:val="superscript"/>
              </w:rPr>
            </w:pPr>
            <w:r w:rsidRPr="00AC6E0C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AC6E0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74/2307-21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B23013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B23013" w:rsidRPr="00B23013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74/2307-21, 75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2141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74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4/2307-21 "/>
    <w:docVar w:name="oborud" w:val=" ПК, принт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BFC4C53A7FF849F1834C48751B2F8904"/>
    <w:docVar w:name="rm_id" w:val="6686"/>
    <w:docVar w:name="rm_name" w:val="                                          "/>
    <w:docVar w:name="rm_number" w:val=" 74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51126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B024D"/>
    <w:rsid w:val="009D30DB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C6E0C"/>
    <w:rsid w:val="00AD14A4"/>
    <w:rsid w:val="00AD7C32"/>
    <w:rsid w:val="00AE3832"/>
    <w:rsid w:val="00AF796F"/>
    <w:rsid w:val="00B04F25"/>
    <w:rsid w:val="00B23013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2022-02-16T09:08:00Z</dcterms:created>
  <dcterms:modified xsi:type="dcterms:W3CDTF">2022-02-18T08:24:00Z</dcterms:modified>
</cp:coreProperties>
</file>